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2" w:type="dxa"/>
        <w:tblLayout w:type="fixed"/>
        <w:tblLook w:val="00A0"/>
      </w:tblPr>
      <w:tblGrid>
        <w:gridCol w:w="4837"/>
        <w:gridCol w:w="4837"/>
        <w:gridCol w:w="4838"/>
      </w:tblGrid>
      <w:tr w:rsidR="0043502F" w:rsidTr="00B32DE6">
        <w:tc>
          <w:tcPr>
            <w:tcW w:w="4837" w:type="dxa"/>
          </w:tcPr>
          <w:p w:rsidR="0043502F" w:rsidRDefault="0043502F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43502F" w:rsidRDefault="0043502F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43502F" w:rsidRDefault="0043502F" w:rsidP="00B32DE6">
            <w:pPr>
              <w:pStyle w:val="Heading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43502F" w:rsidRDefault="0043502F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43502F" w:rsidRDefault="0043502F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43502F" w:rsidRDefault="0043502F" w:rsidP="00B32DE6">
            <w:pPr>
              <w:pStyle w:val="Heading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43502F" w:rsidRDefault="0043502F" w:rsidP="00B32DE6">
            <w:pPr>
              <w:pStyle w:val="Heading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43502F" w:rsidRDefault="0043502F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43502F" w:rsidRPr="008F4F7D" w:rsidRDefault="0043502F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43502F" w:rsidRDefault="0043502F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43502F" w:rsidRDefault="0043502F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ул.Советская,1</w:t>
            </w:r>
          </w:p>
          <w:p w:rsidR="0043502F" w:rsidRDefault="0043502F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с.Сосновый Бор,Зейский район</w:t>
            </w:r>
          </w:p>
          <w:p w:rsidR="0043502F" w:rsidRDefault="0043502F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43502F" w:rsidRDefault="0043502F" w:rsidP="00B32DE6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Исх.№_136____от 26.04.2018г </w:t>
            </w:r>
          </w:p>
          <w:p w:rsidR="0043502F" w:rsidRDefault="0043502F" w:rsidP="00B32DE6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43502F" w:rsidRDefault="0043502F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43502F" w:rsidRDefault="0043502F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43502F" w:rsidRPr="004A6E62" w:rsidRDefault="0043502F" w:rsidP="00B32DE6"/>
          <w:p w:rsidR="0043502F" w:rsidRPr="008E2524" w:rsidRDefault="0043502F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43502F" w:rsidRDefault="0043502F" w:rsidP="00B32DE6"/>
        </w:tc>
      </w:tr>
    </w:tbl>
    <w:p w:rsidR="0043502F" w:rsidRDefault="0043502F" w:rsidP="004A6E62"/>
    <w:p w:rsidR="0043502F" w:rsidRDefault="0043502F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43502F" w:rsidRPr="006930D9" w:rsidRDefault="0043502F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43502F" w:rsidRPr="006930D9" w:rsidRDefault="0043502F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43502F" w:rsidRPr="006930D9" w:rsidRDefault="0043502F" w:rsidP="006930D9">
      <w:pPr>
        <w:ind w:firstLine="709"/>
        <w:jc w:val="both"/>
        <w:rPr>
          <w:sz w:val="28"/>
          <w:szCs w:val="28"/>
        </w:rPr>
      </w:pPr>
    </w:p>
    <w:p w:rsidR="0043502F" w:rsidRDefault="0043502F" w:rsidP="00A07450">
      <w:pPr>
        <w:jc w:val="both"/>
        <w:rPr>
          <w:sz w:val="28"/>
          <w:szCs w:val="28"/>
        </w:rPr>
      </w:pPr>
    </w:p>
    <w:p w:rsidR="0043502F" w:rsidRPr="00D00C42" w:rsidRDefault="0043502F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010- изменения, вносимые в связи с внесением изменений в решение о бюджете; решение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106 от 26.04.2018г</w:t>
      </w:r>
    </w:p>
    <w:p w:rsidR="0043502F" w:rsidRDefault="0043502F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сводных бюджетных  заявок от 26.04.2018 № 6.</w:t>
      </w:r>
    </w:p>
    <w:p w:rsidR="0043502F" w:rsidRDefault="0043502F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FootnoteReference"/>
          <w:sz w:val="28"/>
          <w:szCs w:val="28"/>
        </w:rPr>
        <w:footnoteReference w:id="2"/>
      </w:r>
    </w:p>
    <w:p w:rsidR="0043502F" w:rsidRDefault="0043502F" w:rsidP="00515A16">
      <w:pPr>
        <w:ind w:firstLine="709"/>
        <w:jc w:val="both"/>
        <w:rPr>
          <w:sz w:val="28"/>
          <w:szCs w:val="28"/>
        </w:rPr>
      </w:pPr>
    </w:p>
    <w:p w:rsidR="0043502F" w:rsidRDefault="0043502F" w:rsidP="00515A16">
      <w:pPr>
        <w:ind w:firstLine="709"/>
        <w:jc w:val="both"/>
        <w:rPr>
          <w:sz w:val="28"/>
          <w:szCs w:val="28"/>
        </w:rPr>
      </w:pPr>
    </w:p>
    <w:p w:rsidR="0043502F" w:rsidRPr="0079216C" w:rsidRDefault="0043502F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>Сводная бюджетная заявка на изменение ассигнований №</w:t>
      </w:r>
      <w:r>
        <w:rPr>
          <w:sz w:val="28"/>
          <w:szCs w:val="28"/>
        </w:rPr>
        <w:t>6</w:t>
      </w:r>
      <w:r w:rsidRPr="006930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26.04.2018г.</w:t>
      </w:r>
    </w:p>
    <w:p w:rsidR="0043502F" w:rsidRDefault="0043502F" w:rsidP="004A6E62">
      <w:pPr>
        <w:rPr>
          <w:sz w:val="18"/>
          <w:szCs w:val="18"/>
        </w:rPr>
      </w:pPr>
    </w:p>
    <w:p w:rsidR="0043502F" w:rsidRDefault="0043502F" w:rsidP="004A6E62">
      <w:pPr>
        <w:rPr>
          <w:sz w:val="18"/>
          <w:szCs w:val="18"/>
        </w:rPr>
      </w:pPr>
    </w:p>
    <w:p w:rsidR="0043502F" w:rsidRDefault="0043502F" w:rsidP="004A6E62">
      <w:pPr>
        <w:rPr>
          <w:sz w:val="18"/>
          <w:szCs w:val="18"/>
        </w:rPr>
      </w:pPr>
    </w:p>
    <w:p w:rsidR="0043502F" w:rsidRDefault="0043502F" w:rsidP="00230FA5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                                          </w:t>
      </w:r>
    </w:p>
    <w:p w:rsidR="0043502F" w:rsidRDefault="0043502F" w:rsidP="00230FA5">
      <w:pPr>
        <w:rPr>
          <w:sz w:val="28"/>
          <w:szCs w:val="28"/>
        </w:rPr>
      </w:pPr>
    </w:p>
    <w:p w:rsidR="0043502F" w:rsidRDefault="0043502F" w:rsidP="00230FA5">
      <w:pPr>
        <w:rPr>
          <w:sz w:val="28"/>
          <w:szCs w:val="28"/>
        </w:rPr>
      </w:pPr>
    </w:p>
    <w:p w:rsidR="0043502F" w:rsidRDefault="0043502F" w:rsidP="00230FA5">
      <w:pPr>
        <w:rPr>
          <w:sz w:val="28"/>
          <w:szCs w:val="28"/>
        </w:rPr>
      </w:pPr>
    </w:p>
    <w:p w:rsidR="0043502F" w:rsidRDefault="0043502F" w:rsidP="00230FA5">
      <w:pPr>
        <w:rPr>
          <w:sz w:val="28"/>
          <w:szCs w:val="28"/>
        </w:rPr>
      </w:pPr>
    </w:p>
    <w:p w:rsidR="0043502F" w:rsidRDefault="0043502F" w:rsidP="00230FA5">
      <w:pPr>
        <w:rPr>
          <w:sz w:val="28"/>
          <w:szCs w:val="28"/>
        </w:rPr>
      </w:pPr>
    </w:p>
    <w:p w:rsidR="0043502F" w:rsidRDefault="0043502F" w:rsidP="00230FA5">
      <w:pPr>
        <w:rPr>
          <w:sz w:val="28"/>
          <w:szCs w:val="28"/>
        </w:rPr>
      </w:pPr>
    </w:p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Pr="00C87387" w:rsidRDefault="0043502F" w:rsidP="00C87387"/>
    <w:p w:rsidR="0043502F" w:rsidRDefault="0043502F" w:rsidP="00C87387"/>
    <w:p w:rsidR="0043502F" w:rsidRDefault="0043502F" w:rsidP="00C87387"/>
    <w:p w:rsidR="0043502F" w:rsidRPr="00C87387" w:rsidRDefault="0043502F" w:rsidP="00C87387">
      <w:r>
        <w:t xml:space="preserve">                   </w:t>
      </w:r>
    </w:p>
    <w:sectPr w:rsidR="0043502F" w:rsidRPr="00C87387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02F" w:rsidRDefault="0043502F" w:rsidP="00193794">
      <w:r>
        <w:separator/>
      </w:r>
    </w:p>
  </w:endnote>
  <w:endnote w:type="continuationSeparator" w:id="1">
    <w:p w:rsidR="0043502F" w:rsidRDefault="0043502F" w:rsidP="0019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02F" w:rsidRDefault="0043502F" w:rsidP="00193794">
      <w:r>
        <w:separator/>
      </w:r>
    </w:p>
  </w:footnote>
  <w:footnote w:type="continuationSeparator" w:id="1">
    <w:p w:rsidR="0043502F" w:rsidRDefault="0043502F" w:rsidP="00193794">
      <w:r>
        <w:continuationSeparator/>
      </w:r>
    </w:p>
  </w:footnote>
  <w:footnote w:id="2">
    <w:p w:rsidR="0043502F" w:rsidRDefault="0043502F" w:rsidP="00193794">
      <w:pPr>
        <w:pStyle w:val="FootnoteText"/>
        <w:jc w:val="both"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8D305C">
      <w:pPr>
        <w:rPr>
          <w:sz w:val="18"/>
          <w:szCs w:val="18"/>
        </w:rPr>
      </w:pPr>
      <w:r>
        <w:rPr>
          <w:sz w:val="28"/>
          <w:szCs w:val="28"/>
        </w:rPr>
        <w:t>Глава сельсовета                           _______________      Н.В.Ельчин</w:t>
      </w:r>
      <w:r>
        <w:rPr>
          <w:sz w:val="18"/>
          <w:szCs w:val="18"/>
        </w:rPr>
        <w:t xml:space="preserve"> </w:t>
      </w:r>
    </w:p>
    <w:p w:rsidR="0043502F" w:rsidRDefault="0043502F" w:rsidP="008D305C">
      <w:pPr>
        <w:rPr>
          <w:sz w:val="18"/>
          <w:szCs w:val="18"/>
        </w:rPr>
      </w:pP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193794">
      <w:pPr>
        <w:pStyle w:val="FootnoteText"/>
        <w:jc w:val="both"/>
        <w:rPr>
          <w:sz w:val="24"/>
          <w:szCs w:val="24"/>
        </w:rPr>
      </w:pPr>
    </w:p>
    <w:p w:rsidR="0043502F" w:rsidRDefault="0043502F" w:rsidP="00193794">
      <w:pPr>
        <w:pStyle w:val="FootnoteTex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39"/>
    <w:rsid w:val="0000474E"/>
    <w:rsid w:val="00006BA6"/>
    <w:rsid w:val="0001621F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18DA"/>
    <w:rsid w:val="0005555D"/>
    <w:rsid w:val="000608DF"/>
    <w:rsid w:val="00065D57"/>
    <w:rsid w:val="00066C63"/>
    <w:rsid w:val="00071A5E"/>
    <w:rsid w:val="00086E41"/>
    <w:rsid w:val="000945AD"/>
    <w:rsid w:val="000C366C"/>
    <w:rsid w:val="000C3682"/>
    <w:rsid w:val="000C577E"/>
    <w:rsid w:val="000C6A67"/>
    <w:rsid w:val="000C6E38"/>
    <w:rsid w:val="000D1347"/>
    <w:rsid w:val="000D1CAC"/>
    <w:rsid w:val="000D1D89"/>
    <w:rsid w:val="000D1ECA"/>
    <w:rsid w:val="000D3CB6"/>
    <w:rsid w:val="000E1C4C"/>
    <w:rsid w:val="000E1FC4"/>
    <w:rsid w:val="000E6633"/>
    <w:rsid w:val="000F1CB8"/>
    <w:rsid w:val="000F5350"/>
    <w:rsid w:val="000F547C"/>
    <w:rsid w:val="001067AF"/>
    <w:rsid w:val="00114057"/>
    <w:rsid w:val="001147A8"/>
    <w:rsid w:val="001240EC"/>
    <w:rsid w:val="00127149"/>
    <w:rsid w:val="00136B91"/>
    <w:rsid w:val="001418E5"/>
    <w:rsid w:val="001435B5"/>
    <w:rsid w:val="00150959"/>
    <w:rsid w:val="00151933"/>
    <w:rsid w:val="00156138"/>
    <w:rsid w:val="00160C4E"/>
    <w:rsid w:val="00161A4A"/>
    <w:rsid w:val="001802C2"/>
    <w:rsid w:val="00182208"/>
    <w:rsid w:val="00193794"/>
    <w:rsid w:val="00193C08"/>
    <w:rsid w:val="00197635"/>
    <w:rsid w:val="001A454D"/>
    <w:rsid w:val="001B302F"/>
    <w:rsid w:val="001B685B"/>
    <w:rsid w:val="001B6D30"/>
    <w:rsid w:val="001C462A"/>
    <w:rsid w:val="001C5113"/>
    <w:rsid w:val="001C5D35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27CE5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677F"/>
    <w:rsid w:val="00357675"/>
    <w:rsid w:val="00373A17"/>
    <w:rsid w:val="00376719"/>
    <w:rsid w:val="003832C4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4B97"/>
    <w:rsid w:val="004249DE"/>
    <w:rsid w:val="004250D1"/>
    <w:rsid w:val="0043502F"/>
    <w:rsid w:val="00444BC7"/>
    <w:rsid w:val="00453CE6"/>
    <w:rsid w:val="00455262"/>
    <w:rsid w:val="00456608"/>
    <w:rsid w:val="00456CD2"/>
    <w:rsid w:val="00460239"/>
    <w:rsid w:val="004613A0"/>
    <w:rsid w:val="00471E4E"/>
    <w:rsid w:val="004761B3"/>
    <w:rsid w:val="00476429"/>
    <w:rsid w:val="00477F84"/>
    <w:rsid w:val="00491755"/>
    <w:rsid w:val="00493EDB"/>
    <w:rsid w:val="00495811"/>
    <w:rsid w:val="004A2920"/>
    <w:rsid w:val="004A59AE"/>
    <w:rsid w:val="004A6E62"/>
    <w:rsid w:val="004B49C5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016B0"/>
    <w:rsid w:val="00511980"/>
    <w:rsid w:val="00515A16"/>
    <w:rsid w:val="00520031"/>
    <w:rsid w:val="00523D5B"/>
    <w:rsid w:val="0052451A"/>
    <w:rsid w:val="0052719E"/>
    <w:rsid w:val="005279A1"/>
    <w:rsid w:val="00533131"/>
    <w:rsid w:val="00534241"/>
    <w:rsid w:val="00543699"/>
    <w:rsid w:val="00547C10"/>
    <w:rsid w:val="00551D5B"/>
    <w:rsid w:val="00552845"/>
    <w:rsid w:val="005529CF"/>
    <w:rsid w:val="00555E24"/>
    <w:rsid w:val="00556B87"/>
    <w:rsid w:val="00556C7F"/>
    <w:rsid w:val="005670A6"/>
    <w:rsid w:val="005718D2"/>
    <w:rsid w:val="005746B1"/>
    <w:rsid w:val="0057790E"/>
    <w:rsid w:val="00583B03"/>
    <w:rsid w:val="00583D80"/>
    <w:rsid w:val="005853F5"/>
    <w:rsid w:val="00586094"/>
    <w:rsid w:val="0059011E"/>
    <w:rsid w:val="00592273"/>
    <w:rsid w:val="00595218"/>
    <w:rsid w:val="005A6804"/>
    <w:rsid w:val="005A7A1D"/>
    <w:rsid w:val="005B1DF3"/>
    <w:rsid w:val="005B318F"/>
    <w:rsid w:val="005B74DC"/>
    <w:rsid w:val="005C6B11"/>
    <w:rsid w:val="005C7FF8"/>
    <w:rsid w:val="005D728D"/>
    <w:rsid w:val="005E1C26"/>
    <w:rsid w:val="005E26FD"/>
    <w:rsid w:val="005E383E"/>
    <w:rsid w:val="005E5B47"/>
    <w:rsid w:val="005F0EEE"/>
    <w:rsid w:val="005F1ED9"/>
    <w:rsid w:val="00605B51"/>
    <w:rsid w:val="00607AC1"/>
    <w:rsid w:val="00607DED"/>
    <w:rsid w:val="00614855"/>
    <w:rsid w:val="006161AD"/>
    <w:rsid w:val="006175FC"/>
    <w:rsid w:val="00624D64"/>
    <w:rsid w:val="006258F9"/>
    <w:rsid w:val="0062678C"/>
    <w:rsid w:val="00626B01"/>
    <w:rsid w:val="00626B27"/>
    <w:rsid w:val="00627522"/>
    <w:rsid w:val="00635056"/>
    <w:rsid w:val="006435B9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3971"/>
    <w:rsid w:val="006B79AD"/>
    <w:rsid w:val="006C32EF"/>
    <w:rsid w:val="006C3732"/>
    <w:rsid w:val="006C7961"/>
    <w:rsid w:val="006D5654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5157"/>
    <w:rsid w:val="007350EA"/>
    <w:rsid w:val="00735E72"/>
    <w:rsid w:val="0073614D"/>
    <w:rsid w:val="00737CB7"/>
    <w:rsid w:val="0076045F"/>
    <w:rsid w:val="00760C31"/>
    <w:rsid w:val="00765168"/>
    <w:rsid w:val="00772579"/>
    <w:rsid w:val="00773FEA"/>
    <w:rsid w:val="00774424"/>
    <w:rsid w:val="00781400"/>
    <w:rsid w:val="0079108B"/>
    <w:rsid w:val="0079216C"/>
    <w:rsid w:val="00792320"/>
    <w:rsid w:val="00793B55"/>
    <w:rsid w:val="0079557B"/>
    <w:rsid w:val="00796E1D"/>
    <w:rsid w:val="007975D9"/>
    <w:rsid w:val="007A342A"/>
    <w:rsid w:val="007B0F8B"/>
    <w:rsid w:val="007B3237"/>
    <w:rsid w:val="007B4AE7"/>
    <w:rsid w:val="007B5072"/>
    <w:rsid w:val="007C4ECD"/>
    <w:rsid w:val="007C7710"/>
    <w:rsid w:val="007D052A"/>
    <w:rsid w:val="007D4870"/>
    <w:rsid w:val="007D513E"/>
    <w:rsid w:val="007D5C0D"/>
    <w:rsid w:val="007E1A0E"/>
    <w:rsid w:val="007E2E72"/>
    <w:rsid w:val="007E6AA3"/>
    <w:rsid w:val="007F0004"/>
    <w:rsid w:val="007F0E87"/>
    <w:rsid w:val="007F40DE"/>
    <w:rsid w:val="007F4900"/>
    <w:rsid w:val="00807191"/>
    <w:rsid w:val="00810217"/>
    <w:rsid w:val="008141F7"/>
    <w:rsid w:val="008205DE"/>
    <w:rsid w:val="00822AE7"/>
    <w:rsid w:val="00825017"/>
    <w:rsid w:val="0082698C"/>
    <w:rsid w:val="00827EDA"/>
    <w:rsid w:val="00832B84"/>
    <w:rsid w:val="00834379"/>
    <w:rsid w:val="008371F0"/>
    <w:rsid w:val="00855C48"/>
    <w:rsid w:val="00856C5B"/>
    <w:rsid w:val="00862392"/>
    <w:rsid w:val="00862D88"/>
    <w:rsid w:val="008636E8"/>
    <w:rsid w:val="008759E6"/>
    <w:rsid w:val="008814B3"/>
    <w:rsid w:val="00882EDD"/>
    <w:rsid w:val="0088608A"/>
    <w:rsid w:val="00894583"/>
    <w:rsid w:val="008A05FB"/>
    <w:rsid w:val="008A1411"/>
    <w:rsid w:val="008A14DE"/>
    <w:rsid w:val="008A3A24"/>
    <w:rsid w:val="008A46F3"/>
    <w:rsid w:val="008B342F"/>
    <w:rsid w:val="008B6D87"/>
    <w:rsid w:val="008B7037"/>
    <w:rsid w:val="008C4356"/>
    <w:rsid w:val="008D0BBE"/>
    <w:rsid w:val="008D1DC2"/>
    <w:rsid w:val="008D305C"/>
    <w:rsid w:val="008E2524"/>
    <w:rsid w:val="008E35BF"/>
    <w:rsid w:val="008E413B"/>
    <w:rsid w:val="008F4F7D"/>
    <w:rsid w:val="008F661B"/>
    <w:rsid w:val="008F681F"/>
    <w:rsid w:val="00905B9F"/>
    <w:rsid w:val="009066EB"/>
    <w:rsid w:val="00907466"/>
    <w:rsid w:val="00907FC1"/>
    <w:rsid w:val="00910B5E"/>
    <w:rsid w:val="00920914"/>
    <w:rsid w:val="00935782"/>
    <w:rsid w:val="00946A25"/>
    <w:rsid w:val="00946B98"/>
    <w:rsid w:val="00955A05"/>
    <w:rsid w:val="009A0541"/>
    <w:rsid w:val="009A304C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0792B"/>
    <w:rsid w:val="00A15210"/>
    <w:rsid w:val="00A219D0"/>
    <w:rsid w:val="00A243CA"/>
    <w:rsid w:val="00A24DAF"/>
    <w:rsid w:val="00A608D7"/>
    <w:rsid w:val="00A633CC"/>
    <w:rsid w:val="00A70044"/>
    <w:rsid w:val="00A76C86"/>
    <w:rsid w:val="00A8021D"/>
    <w:rsid w:val="00A900DC"/>
    <w:rsid w:val="00A903DA"/>
    <w:rsid w:val="00A92366"/>
    <w:rsid w:val="00A97E9F"/>
    <w:rsid w:val="00AA4F80"/>
    <w:rsid w:val="00AB0285"/>
    <w:rsid w:val="00AB3F18"/>
    <w:rsid w:val="00AC2364"/>
    <w:rsid w:val="00AC7EDD"/>
    <w:rsid w:val="00AD024D"/>
    <w:rsid w:val="00AD5713"/>
    <w:rsid w:val="00AD7F0A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1961"/>
    <w:rsid w:val="00B43C79"/>
    <w:rsid w:val="00B449B0"/>
    <w:rsid w:val="00B52403"/>
    <w:rsid w:val="00B62F33"/>
    <w:rsid w:val="00B67D2F"/>
    <w:rsid w:val="00B768FB"/>
    <w:rsid w:val="00B837A5"/>
    <w:rsid w:val="00B84438"/>
    <w:rsid w:val="00B946D7"/>
    <w:rsid w:val="00B9732B"/>
    <w:rsid w:val="00B97D02"/>
    <w:rsid w:val="00BA5301"/>
    <w:rsid w:val="00BB55AF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222E1"/>
    <w:rsid w:val="00C2548D"/>
    <w:rsid w:val="00C304E4"/>
    <w:rsid w:val="00C33CAB"/>
    <w:rsid w:val="00C44751"/>
    <w:rsid w:val="00C479BA"/>
    <w:rsid w:val="00C51EEE"/>
    <w:rsid w:val="00C54498"/>
    <w:rsid w:val="00C60524"/>
    <w:rsid w:val="00C715A7"/>
    <w:rsid w:val="00C7179A"/>
    <w:rsid w:val="00C746DA"/>
    <w:rsid w:val="00C74F51"/>
    <w:rsid w:val="00C75B4B"/>
    <w:rsid w:val="00C770FC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6FDF"/>
    <w:rsid w:val="00CC29EB"/>
    <w:rsid w:val="00CC4278"/>
    <w:rsid w:val="00CD70F4"/>
    <w:rsid w:val="00CD7322"/>
    <w:rsid w:val="00CF0147"/>
    <w:rsid w:val="00CF6085"/>
    <w:rsid w:val="00CF60F8"/>
    <w:rsid w:val="00D00C42"/>
    <w:rsid w:val="00D03EB7"/>
    <w:rsid w:val="00D0544E"/>
    <w:rsid w:val="00D14806"/>
    <w:rsid w:val="00D24FBA"/>
    <w:rsid w:val="00D2655E"/>
    <w:rsid w:val="00D32A56"/>
    <w:rsid w:val="00D51481"/>
    <w:rsid w:val="00D535A0"/>
    <w:rsid w:val="00D537F3"/>
    <w:rsid w:val="00D54672"/>
    <w:rsid w:val="00D57BF7"/>
    <w:rsid w:val="00D62936"/>
    <w:rsid w:val="00D631D8"/>
    <w:rsid w:val="00D67372"/>
    <w:rsid w:val="00D67A93"/>
    <w:rsid w:val="00D7685B"/>
    <w:rsid w:val="00D83A1D"/>
    <w:rsid w:val="00D86E3E"/>
    <w:rsid w:val="00D90250"/>
    <w:rsid w:val="00D91B4F"/>
    <w:rsid w:val="00D9362B"/>
    <w:rsid w:val="00DA041F"/>
    <w:rsid w:val="00DA31F0"/>
    <w:rsid w:val="00DB1219"/>
    <w:rsid w:val="00DB3AA7"/>
    <w:rsid w:val="00DB3D19"/>
    <w:rsid w:val="00DB69B7"/>
    <w:rsid w:val="00DB71BD"/>
    <w:rsid w:val="00DC4C88"/>
    <w:rsid w:val="00DD5E52"/>
    <w:rsid w:val="00DD73BE"/>
    <w:rsid w:val="00DF1D06"/>
    <w:rsid w:val="00DF3CB4"/>
    <w:rsid w:val="00E0261E"/>
    <w:rsid w:val="00E25ABF"/>
    <w:rsid w:val="00E4027C"/>
    <w:rsid w:val="00E43444"/>
    <w:rsid w:val="00E474C9"/>
    <w:rsid w:val="00E53811"/>
    <w:rsid w:val="00E53E4F"/>
    <w:rsid w:val="00E54A32"/>
    <w:rsid w:val="00E703CA"/>
    <w:rsid w:val="00E71C46"/>
    <w:rsid w:val="00E725B5"/>
    <w:rsid w:val="00E84856"/>
    <w:rsid w:val="00E86C21"/>
    <w:rsid w:val="00E901A5"/>
    <w:rsid w:val="00E91741"/>
    <w:rsid w:val="00E97468"/>
    <w:rsid w:val="00EA18EB"/>
    <w:rsid w:val="00EA2F05"/>
    <w:rsid w:val="00EB0771"/>
    <w:rsid w:val="00EB4E01"/>
    <w:rsid w:val="00EC0B81"/>
    <w:rsid w:val="00EC1DD1"/>
    <w:rsid w:val="00EC33A3"/>
    <w:rsid w:val="00EC53C4"/>
    <w:rsid w:val="00EE1EB7"/>
    <w:rsid w:val="00EE5ABC"/>
    <w:rsid w:val="00EF0D6D"/>
    <w:rsid w:val="00EF5194"/>
    <w:rsid w:val="00F04D4D"/>
    <w:rsid w:val="00F07E43"/>
    <w:rsid w:val="00F112EC"/>
    <w:rsid w:val="00F12B31"/>
    <w:rsid w:val="00F16AEC"/>
    <w:rsid w:val="00F201FF"/>
    <w:rsid w:val="00F207DC"/>
    <w:rsid w:val="00F21923"/>
    <w:rsid w:val="00F24354"/>
    <w:rsid w:val="00F27ED8"/>
    <w:rsid w:val="00F33E26"/>
    <w:rsid w:val="00F407AE"/>
    <w:rsid w:val="00F42D0E"/>
    <w:rsid w:val="00F52970"/>
    <w:rsid w:val="00F5380B"/>
    <w:rsid w:val="00F57014"/>
    <w:rsid w:val="00F608D0"/>
    <w:rsid w:val="00F67117"/>
    <w:rsid w:val="00F713C8"/>
    <w:rsid w:val="00F823E9"/>
    <w:rsid w:val="00F83C8D"/>
    <w:rsid w:val="00F91D35"/>
    <w:rsid w:val="00F944E3"/>
    <w:rsid w:val="00FA207A"/>
    <w:rsid w:val="00FA5268"/>
    <w:rsid w:val="00FA71F4"/>
    <w:rsid w:val="00FB2270"/>
    <w:rsid w:val="00FB4A92"/>
    <w:rsid w:val="00FB5C35"/>
    <w:rsid w:val="00FC41D2"/>
    <w:rsid w:val="00FD39E9"/>
    <w:rsid w:val="00FE24F3"/>
    <w:rsid w:val="00FE29F6"/>
    <w:rsid w:val="00FE73CC"/>
    <w:rsid w:val="00FF5B55"/>
    <w:rsid w:val="00FF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6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A6E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E5ABC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583B0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AB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ABC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E5ABC"/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19379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37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93794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93794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1937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93794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19379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15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466</TotalTime>
  <Pages>2</Pages>
  <Words>160</Words>
  <Characters>916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165</cp:revision>
  <cp:lastPrinted>2015-11-17T22:38:00Z</cp:lastPrinted>
  <dcterms:created xsi:type="dcterms:W3CDTF">2014-02-13T06:56:00Z</dcterms:created>
  <dcterms:modified xsi:type="dcterms:W3CDTF">2018-04-26T05:02:00Z</dcterms:modified>
</cp:coreProperties>
</file>